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6235DE" w14:textId="29A70ABF" w:rsidR="00BA00AB" w:rsidRDefault="00062EB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Edmund PYGMOUR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d.1468)</w:t>
      </w:r>
    </w:p>
    <w:p w14:paraId="085404E7" w14:textId="7B363B99" w:rsidR="00062EB8" w:rsidRDefault="00062EB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Doncaster.</w:t>
      </w:r>
    </w:p>
    <w:p w14:paraId="6A995FEE" w14:textId="19021756" w:rsidR="00062EB8" w:rsidRDefault="00062EB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0460AF9" w14:textId="1A1FA5EF" w:rsidR="00062EB8" w:rsidRDefault="00062EB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B2D937F" w14:textId="45923D9E" w:rsidR="00062EB8" w:rsidRDefault="00062EB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Sep.1468</w:t>
      </w:r>
      <w:r>
        <w:rPr>
          <w:rFonts w:ascii="Times New Roman" w:hAnsi="Times New Roman" w:cs="Times New Roman"/>
          <w:sz w:val="24"/>
          <w:szCs w:val="24"/>
        </w:rPr>
        <w:tab/>
        <w:t>Administration of his lands and possessions was granted.   (W.Y.R. p.133)</w:t>
      </w:r>
    </w:p>
    <w:p w14:paraId="16529F88" w14:textId="7ABEE2AB" w:rsidR="00716704" w:rsidRDefault="0071670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80AB827" w14:textId="1E4777BA" w:rsidR="00716704" w:rsidRDefault="0071670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6C8DFF4" w14:textId="31744C55" w:rsidR="00716704" w:rsidRPr="00062EB8" w:rsidRDefault="0071670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May 2021</w:t>
      </w:r>
    </w:p>
    <w:sectPr w:rsidR="00716704" w:rsidRPr="00062EB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33512F" w14:textId="77777777" w:rsidR="00062EB8" w:rsidRDefault="00062EB8" w:rsidP="009139A6">
      <w:r>
        <w:separator/>
      </w:r>
    </w:p>
  </w:endnote>
  <w:endnote w:type="continuationSeparator" w:id="0">
    <w:p w14:paraId="7ACEEA5B" w14:textId="77777777" w:rsidR="00062EB8" w:rsidRDefault="00062EB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CA0C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7C70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2945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B953CD" w14:textId="77777777" w:rsidR="00062EB8" w:rsidRDefault="00062EB8" w:rsidP="009139A6">
      <w:r>
        <w:separator/>
      </w:r>
    </w:p>
  </w:footnote>
  <w:footnote w:type="continuationSeparator" w:id="0">
    <w:p w14:paraId="273A4814" w14:textId="77777777" w:rsidR="00062EB8" w:rsidRDefault="00062EB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B3E1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686F3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2084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EB8"/>
    <w:rsid w:val="00062EB8"/>
    <w:rsid w:val="000666E0"/>
    <w:rsid w:val="002510B7"/>
    <w:rsid w:val="005C130B"/>
    <w:rsid w:val="00716704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559522"/>
  <w15:chartTrackingRefBased/>
  <w15:docId w15:val="{94E51591-3725-4A1F-9A54-B1B338C06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12</TotalTime>
  <Pages>1</Pages>
  <Words>21</Words>
  <Characters>124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2021-05-18T15:02:00Z</dcterms:created>
  <dcterms:modified xsi:type="dcterms:W3CDTF">2021-05-18T15:14:00Z</dcterms:modified>
</cp:coreProperties>
</file>